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19BA7" w14:textId="0810455F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84345">
        <w:rPr>
          <w:b/>
          <w:noProof/>
          <w:sz w:val="24"/>
        </w:rPr>
        <w:t>2</w:t>
      </w:r>
      <w:r w:rsidR="00716799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FA6240">
        <w:rPr>
          <w:b/>
          <w:i/>
          <w:noProof/>
          <w:sz w:val="28"/>
          <w:lang w:eastAsia="ko-KR"/>
        </w:rPr>
        <w:t>2</w:t>
      </w:r>
      <w:r w:rsidR="00716799">
        <w:rPr>
          <w:b/>
          <w:i/>
          <w:noProof/>
          <w:sz w:val="28"/>
          <w:lang w:eastAsia="ko-KR"/>
        </w:rPr>
        <w:t>2</w:t>
      </w:r>
      <w:r w:rsidR="00CE4422">
        <w:rPr>
          <w:b/>
          <w:i/>
          <w:noProof/>
          <w:sz w:val="28"/>
        </w:rPr>
        <w:t>015</w:t>
      </w:r>
    </w:p>
    <w:p w14:paraId="713D4A7A" w14:textId="77777777" w:rsidR="004B4D34" w:rsidRDefault="004B4D34">
      <w:pPr>
        <w:pStyle w:val="CRCoverPage"/>
        <w:pBdr>
          <w:bottom w:val="single" w:sz="4" w:space="1" w:color="auto"/>
        </w:pBdr>
        <w:outlineLvl w:val="0"/>
        <w:rPr>
          <w:rFonts w:hint="eastAsia"/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716799">
        <w:rPr>
          <w:b/>
          <w:noProof/>
          <w:sz w:val="24"/>
        </w:rPr>
        <w:t>6</w:t>
      </w:r>
      <w:r w:rsidR="00C13006"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16799">
        <w:rPr>
          <w:b/>
          <w:noProof/>
          <w:sz w:val="24"/>
        </w:rPr>
        <w:t>12</w:t>
      </w:r>
      <w:r w:rsidR="00716799">
        <w:rPr>
          <w:b/>
          <w:noProof/>
          <w:sz w:val="24"/>
          <w:vertAlign w:val="superscript"/>
        </w:rPr>
        <w:t>th</w:t>
      </w:r>
      <w:r w:rsidR="00FA6240">
        <w:rPr>
          <w:b/>
          <w:noProof/>
          <w:sz w:val="24"/>
        </w:rPr>
        <w:t xml:space="preserve"> </w:t>
      </w:r>
      <w:r w:rsidR="00716799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FA6240">
        <w:rPr>
          <w:b/>
          <w:noProof/>
          <w:sz w:val="24"/>
        </w:rPr>
        <w:t>2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038ED69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18.4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C55A4D" w14:paraId="636499B0" w14:textId="77777777" w:rsidTr="006455AB">
        <w:tc>
          <w:tcPr>
            <w:tcW w:w="1691" w:type="pct"/>
            <w:vAlign w:val="center"/>
          </w:tcPr>
          <w:p w14:paraId="64EE755A" w14:textId="07A8BB51" w:rsidR="00A51EE1" w:rsidRPr="00C55A4D" w:rsidRDefault="001A3837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8" w:anchor="/meeting?MtgId=60284" w:history="1">
              <w:r w:rsidR="0023669F" w:rsidRPr="001A3837">
                <w:rPr>
                  <w:rStyle w:val="Hyperlink"/>
                  <w:sz w:val="20"/>
                  <w:szCs w:val="21"/>
                </w:rPr>
                <w:t>3GPP</w:t>
              </w:r>
              <w:r w:rsidR="009B66F0" w:rsidRPr="001A3837">
                <w:rPr>
                  <w:rStyle w:val="Hyperlink"/>
                  <w:sz w:val="20"/>
                  <w:szCs w:val="21"/>
                </w:rPr>
                <w:t xml:space="preserve"> </w:t>
              </w:r>
              <w:r w:rsidR="0023669F" w:rsidRPr="001A3837">
                <w:rPr>
                  <w:rStyle w:val="Hyperlink"/>
                  <w:sz w:val="20"/>
                  <w:szCs w:val="21"/>
                </w:rPr>
                <w:t>CT3#</w:t>
              </w:r>
              <w:r w:rsidR="001A0FB0" w:rsidRPr="001A3837">
                <w:rPr>
                  <w:rStyle w:val="Hyperlink"/>
                  <w:sz w:val="20"/>
                  <w:szCs w:val="21"/>
                </w:rPr>
                <w:t>122</w:t>
              </w:r>
              <w:r w:rsidR="009B66F0" w:rsidRPr="001A3837">
                <w:rPr>
                  <w:rStyle w:val="Hyperlink"/>
                  <w:sz w:val="20"/>
                  <w:szCs w:val="21"/>
                </w:rPr>
                <w:t>e</w:t>
              </w:r>
            </w:hyperlink>
          </w:p>
        </w:tc>
        <w:tc>
          <w:tcPr>
            <w:tcW w:w="810" w:type="pct"/>
            <w:vAlign w:val="center"/>
          </w:tcPr>
          <w:p w14:paraId="2B18E77F" w14:textId="441F56D4" w:rsidR="00A51EE1" w:rsidRPr="00C55A4D" w:rsidRDefault="007D3A4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May 2022</w:t>
            </w:r>
          </w:p>
        </w:tc>
        <w:tc>
          <w:tcPr>
            <w:tcW w:w="368" w:type="pct"/>
            <w:vAlign w:val="center"/>
          </w:tcPr>
          <w:p w14:paraId="7575B8E4" w14:textId="65231B4B" w:rsidR="00A51EE1" w:rsidRPr="00C55A4D" w:rsidRDefault="00964864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40430727" w14:textId="3B679BC4" w:rsidR="00A51EE1" w:rsidRPr="00C55A4D" w:rsidRDefault="000E6B33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12 - 20 May</w:t>
            </w:r>
          </w:p>
        </w:tc>
        <w:tc>
          <w:tcPr>
            <w:tcW w:w="664" w:type="pct"/>
            <w:vAlign w:val="center"/>
          </w:tcPr>
          <w:p w14:paraId="6676349D" w14:textId="4EE4EEC1" w:rsidR="00A51EE1" w:rsidRPr="00C55A4D" w:rsidRDefault="00E12218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E-meeting</w:t>
            </w:r>
          </w:p>
        </w:tc>
        <w:tc>
          <w:tcPr>
            <w:tcW w:w="437" w:type="pct"/>
            <w:vAlign w:val="center"/>
          </w:tcPr>
          <w:p w14:paraId="5FCD55E2" w14:textId="77777777" w:rsidR="00A51EE1" w:rsidRPr="00C55A4D" w:rsidRDefault="00A51EE1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  <w:tr w:rsidR="00C55A4D" w14:paraId="0C7FD969" w14:textId="77777777" w:rsidTr="006455AB">
        <w:tc>
          <w:tcPr>
            <w:tcW w:w="1691" w:type="pct"/>
            <w:vAlign w:val="center"/>
          </w:tcPr>
          <w:p w14:paraId="2568E5EE" w14:textId="7F65776E" w:rsidR="00A51EE1" w:rsidRPr="00C55A4D" w:rsidRDefault="0052330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9" w:anchor="/meeting?MtgId=60127" w:history="1">
              <w:r w:rsidR="001A0FB0" w:rsidRPr="0052330F">
                <w:rPr>
                  <w:rStyle w:val="Hyperlink"/>
                  <w:sz w:val="20"/>
                  <w:szCs w:val="21"/>
                </w:rPr>
                <w:t>3GPP</w:t>
              </w:r>
              <w:r w:rsidR="009B66F0" w:rsidRPr="0052330F">
                <w:rPr>
                  <w:rStyle w:val="Hyperlink"/>
                  <w:sz w:val="20"/>
                  <w:szCs w:val="21"/>
                </w:rPr>
                <w:t xml:space="preserve"> </w:t>
              </w:r>
              <w:r w:rsidR="001A0FB0" w:rsidRPr="0052330F">
                <w:rPr>
                  <w:rStyle w:val="Hyperlink"/>
                  <w:sz w:val="20"/>
                  <w:szCs w:val="21"/>
                </w:rPr>
                <w:t>CT3#122</w:t>
              </w:r>
              <w:r w:rsidR="003F15AF" w:rsidRPr="0052330F">
                <w:rPr>
                  <w:rStyle w:val="Hyperlink"/>
                  <w:sz w:val="20"/>
                  <w:szCs w:val="21"/>
                </w:rPr>
                <w:t>bis</w:t>
              </w:r>
              <w:r w:rsidR="009B66F0" w:rsidRPr="0052330F">
                <w:rPr>
                  <w:rStyle w:val="Hyperlink"/>
                  <w:sz w:val="20"/>
                  <w:szCs w:val="21"/>
                </w:rPr>
                <w:t>-e</w:t>
              </w:r>
            </w:hyperlink>
          </w:p>
        </w:tc>
        <w:tc>
          <w:tcPr>
            <w:tcW w:w="810" w:type="pct"/>
            <w:vAlign w:val="center"/>
          </w:tcPr>
          <w:p w14:paraId="4449B201" w14:textId="2BA3CA88" w:rsidR="00A51EE1" w:rsidRPr="00C55A4D" w:rsidRDefault="007D3A4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Jun 2022</w:t>
            </w:r>
          </w:p>
        </w:tc>
        <w:tc>
          <w:tcPr>
            <w:tcW w:w="368" w:type="pct"/>
            <w:vAlign w:val="center"/>
          </w:tcPr>
          <w:p w14:paraId="5A3EA255" w14:textId="01884B56" w:rsidR="00A51EE1" w:rsidRPr="00C55A4D" w:rsidRDefault="00964864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2FE68C25" w14:textId="62444EF3" w:rsidR="00A51EE1" w:rsidRPr="00C55A4D" w:rsidRDefault="00F538C1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 xml:space="preserve">27 Jun - </w:t>
            </w:r>
            <w:r w:rsidR="00150F9E" w:rsidRPr="00C55A4D">
              <w:rPr>
                <w:sz w:val="20"/>
                <w:szCs w:val="21"/>
              </w:rPr>
              <w:t>1 Jul</w:t>
            </w:r>
          </w:p>
        </w:tc>
        <w:tc>
          <w:tcPr>
            <w:tcW w:w="664" w:type="pct"/>
            <w:vAlign w:val="center"/>
          </w:tcPr>
          <w:p w14:paraId="3A9B252F" w14:textId="28E7934E" w:rsidR="00A51EE1" w:rsidRPr="00C55A4D" w:rsidRDefault="00E12218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E-meeting</w:t>
            </w:r>
          </w:p>
        </w:tc>
        <w:tc>
          <w:tcPr>
            <w:tcW w:w="437" w:type="pct"/>
            <w:vAlign w:val="center"/>
          </w:tcPr>
          <w:p w14:paraId="6CEE4953" w14:textId="77777777" w:rsidR="00A51EE1" w:rsidRPr="00C55A4D" w:rsidRDefault="00A51EE1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  <w:tr w:rsidR="00C55A4D" w14:paraId="35F8EEDD" w14:textId="77777777" w:rsidTr="006455AB">
        <w:tc>
          <w:tcPr>
            <w:tcW w:w="1691" w:type="pct"/>
            <w:vAlign w:val="center"/>
          </w:tcPr>
          <w:p w14:paraId="1FC4461F" w14:textId="77AFC8FC" w:rsidR="00A51EE1" w:rsidRPr="00C55A4D" w:rsidRDefault="005404B4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10" w:anchor="/meeting?MtgId=60128" w:history="1">
              <w:r w:rsidR="001A0FB0" w:rsidRPr="005404B4">
                <w:rPr>
                  <w:rStyle w:val="Hyperlink"/>
                  <w:sz w:val="20"/>
                  <w:szCs w:val="21"/>
                </w:rPr>
                <w:t>3GPP</w:t>
              </w:r>
              <w:r w:rsidR="009B66F0" w:rsidRPr="005404B4">
                <w:rPr>
                  <w:rStyle w:val="Hyperlink"/>
                  <w:sz w:val="20"/>
                  <w:szCs w:val="21"/>
                </w:rPr>
                <w:t xml:space="preserve"> </w:t>
              </w:r>
              <w:r w:rsidR="001A0FB0" w:rsidRPr="005404B4">
                <w:rPr>
                  <w:rStyle w:val="Hyperlink"/>
                  <w:sz w:val="20"/>
                  <w:szCs w:val="21"/>
                </w:rPr>
                <w:t>CT3#12</w:t>
              </w:r>
              <w:r w:rsidR="003F15AF" w:rsidRPr="005404B4">
                <w:rPr>
                  <w:rStyle w:val="Hyperlink"/>
                  <w:sz w:val="20"/>
                  <w:szCs w:val="21"/>
                </w:rPr>
                <w:t>3</w:t>
              </w:r>
            </w:hyperlink>
          </w:p>
        </w:tc>
        <w:tc>
          <w:tcPr>
            <w:tcW w:w="810" w:type="pct"/>
            <w:vAlign w:val="center"/>
          </w:tcPr>
          <w:p w14:paraId="47C2D6D9" w14:textId="3D085F07" w:rsidR="00A51EE1" w:rsidRPr="00C55A4D" w:rsidRDefault="007D3A4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Aug 2022</w:t>
            </w:r>
          </w:p>
        </w:tc>
        <w:tc>
          <w:tcPr>
            <w:tcW w:w="368" w:type="pct"/>
            <w:vAlign w:val="center"/>
          </w:tcPr>
          <w:p w14:paraId="18B91688" w14:textId="08DD3CBA" w:rsidR="00A51EE1" w:rsidRPr="00C55A4D" w:rsidRDefault="00964864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FA20EC4" w14:textId="5603203D" w:rsidR="00A51EE1" w:rsidRPr="00C55A4D" w:rsidRDefault="00E12218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22 - 26 Aug</w:t>
            </w:r>
          </w:p>
        </w:tc>
        <w:tc>
          <w:tcPr>
            <w:tcW w:w="664" w:type="pct"/>
            <w:vAlign w:val="center"/>
          </w:tcPr>
          <w:p w14:paraId="571D20E3" w14:textId="58630011" w:rsidR="00A51EE1" w:rsidRPr="00C55A4D" w:rsidRDefault="00E12218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proofErr w:type="spellStart"/>
            <w:r w:rsidRPr="00C55A4D">
              <w:rPr>
                <w:sz w:val="20"/>
                <w:szCs w:val="21"/>
              </w:rPr>
              <w:t>Goteburg</w:t>
            </w:r>
            <w:proofErr w:type="spellEnd"/>
          </w:p>
        </w:tc>
        <w:tc>
          <w:tcPr>
            <w:tcW w:w="437" w:type="pct"/>
            <w:vAlign w:val="center"/>
          </w:tcPr>
          <w:p w14:paraId="13837A56" w14:textId="3B37F754" w:rsidR="00A51EE1" w:rsidRPr="00C55A4D" w:rsidRDefault="0081569F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SE</w:t>
            </w:r>
          </w:p>
        </w:tc>
      </w:tr>
      <w:tr w:rsidR="00C55A4D" w14:paraId="2CD8888E" w14:textId="77777777" w:rsidTr="006455AB">
        <w:tc>
          <w:tcPr>
            <w:tcW w:w="1691" w:type="pct"/>
            <w:vAlign w:val="center"/>
          </w:tcPr>
          <w:p w14:paraId="732471FA" w14:textId="4B06C3DC" w:rsidR="001A0FB0" w:rsidRPr="00C55A4D" w:rsidRDefault="00942B0E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11" w:anchor="/meeting?MtgId=60129" w:history="1">
              <w:r w:rsidR="003F15AF" w:rsidRPr="00942B0E">
                <w:rPr>
                  <w:rStyle w:val="Hyperlink"/>
                  <w:sz w:val="20"/>
                  <w:szCs w:val="21"/>
                </w:rPr>
                <w:t>3GPP</w:t>
              </w:r>
              <w:r w:rsidR="009B66F0" w:rsidRPr="00942B0E">
                <w:rPr>
                  <w:rStyle w:val="Hyperlink"/>
                  <w:sz w:val="20"/>
                  <w:szCs w:val="21"/>
                </w:rPr>
                <w:t xml:space="preserve"> </w:t>
              </w:r>
              <w:r w:rsidR="003F15AF" w:rsidRPr="00942B0E">
                <w:rPr>
                  <w:rStyle w:val="Hyperlink"/>
                  <w:sz w:val="20"/>
                  <w:szCs w:val="21"/>
                </w:rPr>
                <w:t>CT3#12</w:t>
              </w:r>
              <w:r w:rsidR="003F15AF" w:rsidRPr="00942B0E">
                <w:rPr>
                  <w:rStyle w:val="Hyperlink"/>
                  <w:sz w:val="20"/>
                  <w:szCs w:val="21"/>
                </w:rPr>
                <w:t>4</w:t>
              </w:r>
            </w:hyperlink>
          </w:p>
        </w:tc>
        <w:tc>
          <w:tcPr>
            <w:tcW w:w="810" w:type="pct"/>
            <w:vAlign w:val="center"/>
          </w:tcPr>
          <w:p w14:paraId="583574D0" w14:textId="4E0565FA" w:rsidR="001A0FB0" w:rsidRPr="00C55A4D" w:rsidRDefault="007D3A4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Oct 2022</w:t>
            </w:r>
          </w:p>
        </w:tc>
        <w:tc>
          <w:tcPr>
            <w:tcW w:w="368" w:type="pct"/>
            <w:vAlign w:val="center"/>
          </w:tcPr>
          <w:p w14:paraId="15CF261C" w14:textId="0D844233" w:rsidR="001A0FB0" w:rsidRPr="00C55A4D" w:rsidRDefault="00964864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46F5ABC8" w14:textId="4E34F348" w:rsidR="001A0FB0" w:rsidRPr="00C55A4D" w:rsidRDefault="00E12218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10 - 14 Oct</w:t>
            </w:r>
          </w:p>
        </w:tc>
        <w:tc>
          <w:tcPr>
            <w:tcW w:w="664" w:type="pct"/>
            <w:vAlign w:val="center"/>
          </w:tcPr>
          <w:p w14:paraId="59CBE68E" w14:textId="64CD2A8C" w:rsidR="001A0FB0" w:rsidRPr="00C55A4D" w:rsidRDefault="0081569F" w:rsidP="006455AB">
            <w:pPr>
              <w:pStyle w:val="TAL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China</w:t>
            </w:r>
          </w:p>
        </w:tc>
        <w:tc>
          <w:tcPr>
            <w:tcW w:w="437" w:type="pct"/>
            <w:vAlign w:val="center"/>
          </w:tcPr>
          <w:p w14:paraId="7E58B9B0" w14:textId="6F214146" w:rsidR="001A0FB0" w:rsidRPr="00C55A4D" w:rsidRDefault="0081569F" w:rsidP="006455AB">
            <w:pPr>
              <w:pStyle w:val="TAC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CN</w:t>
            </w:r>
          </w:p>
        </w:tc>
      </w:tr>
    </w:tbl>
    <w:p w14:paraId="4C9A5AE9" w14:textId="6065DDA8" w:rsidR="004B4D34" w:rsidRDefault="004B4D34">
      <w:pPr>
        <w:rPr>
          <w:rFonts w:ascii="Arial" w:hAnsi="Arial" w:cs="Arial"/>
        </w:rPr>
      </w:pPr>
    </w:p>
    <w:p w14:paraId="3EF56154" w14:textId="0FD4AD87" w:rsidR="00E12218" w:rsidRDefault="00E12218" w:rsidP="00E12218">
      <w:pPr>
        <w:pStyle w:val="NO"/>
        <w:rPr>
          <w:rFonts w:eastAsiaTheme="minorEastAsia"/>
          <w:lang w:val="en-US"/>
        </w:rPr>
      </w:pPr>
      <w:r>
        <w:t>NOTE</w:t>
      </w:r>
      <w:r>
        <w:rPr>
          <w:lang w:val="en-US"/>
        </w:rPr>
        <w:t> </w:t>
      </w:r>
      <w:r>
        <w:rPr>
          <w:rFonts w:eastAsiaTheme="minorEastAsia"/>
          <w:lang w:val="en-US"/>
        </w:rPr>
        <w:t xml:space="preserve">1: </w:t>
      </w:r>
      <w:r w:rsidR="0093416A">
        <w:rPr>
          <w:rFonts w:eastAsiaTheme="minorEastAsia"/>
          <w:lang w:val="en-US"/>
        </w:rPr>
        <w:tab/>
      </w:r>
      <w:r w:rsidR="009B66F0">
        <w:rPr>
          <w:rFonts w:eastAsiaTheme="minorEastAsia"/>
          <w:lang w:val="en-US"/>
        </w:rPr>
        <w:t xml:space="preserve">Whether or not 3GPP CT3#122bis-e will </w:t>
      </w:r>
      <w:r w:rsidR="007A4594">
        <w:rPr>
          <w:rFonts w:eastAsiaTheme="minorEastAsia"/>
          <w:lang w:val="en-US"/>
        </w:rPr>
        <w:t>take place is to be confirmed by the group</w:t>
      </w:r>
    </w:p>
    <w:p w14:paraId="4691B9FD" w14:textId="6D11DA19" w:rsidR="00687EBC" w:rsidRPr="00687EBC" w:rsidRDefault="00687EBC" w:rsidP="00E12218">
      <w:pPr>
        <w:pStyle w:val="NO"/>
        <w:rPr>
          <w:rFonts w:eastAsiaTheme="minorEastAsia" w:hint="eastAsia"/>
          <w:lang w:val="en-US"/>
        </w:rPr>
      </w:pPr>
      <w:r>
        <w:rPr>
          <w:rFonts w:eastAsiaTheme="minorEastAsia"/>
          <w:lang w:val="en-US"/>
        </w:rPr>
        <w:t xml:space="preserve">NOTE 2: </w:t>
      </w:r>
      <w:r w:rsidR="0093416A"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 xml:space="preserve">The link to 3GPP CT3#122bis-e is to CT3#122bis currently. The link will be updated later. </w:t>
      </w:r>
    </w:p>
    <w:p w14:paraId="11A0393C" w14:textId="2E0E45CB" w:rsidR="00E12218" w:rsidRPr="00E12218" w:rsidRDefault="00E12218" w:rsidP="00E12218">
      <w:pPr>
        <w:pStyle w:val="NO"/>
        <w:rPr>
          <w:rFonts w:eastAsiaTheme="minorEastAsia" w:hint="eastAsia"/>
          <w:lang w:val="en-US"/>
        </w:rPr>
      </w:pPr>
      <w:r>
        <w:rPr>
          <w:rFonts w:eastAsiaTheme="minorEastAsia"/>
          <w:lang w:val="en-US"/>
        </w:rPr>
        <w:t>NOTE </w:t>
      </w:r>
      <w:r w:rsidR="00687EBC">
        <w:rPr>
          <w:rFonts w:eastAsiaTheme="minorEastAsia"/>
          <w:lang w:val="en-US"/>
        </w:rPr>
        <w:t>3</w:t>
      </w:r>
      <w:r>
        <w:rPr>
          <w:rFonts w:eastAsiaTheme="minorEastAsia"/>
          <w:lang w:val="en-US"/>
        </w:rPr>
        <w:t>:</w:t>
      </w:r>
      <w:r w:rsidR="007A4594">
        <w:rPr>
          <w:rFonts w:eastAsiaTheme="minorEastAsia"/>
          <w:lang w:val="en-US"/>
        </w:rPr>
        <w:t xml:space="preserve"> </w:t>
      </w:r>
      <w:r w:rsidR="0093416A">
        <w:rPr>
          <w:rFonts w:eastAsiaTheme="minorEastAsia"/>
          <w:lang w:val="en-US"/>
        </w:rPr>
        <w:tab/>
      </w:r>
      <w:r w:rsidR="007A4594">
        <w:rPr>
          <w:rFonts w:eastAsiaTheme="minorEastAsia"/>
          <w:lang w:val="en-US"/>
        </w:rPr>
        <w:t>Location of 3GPP CT3#124 is likely to be replaced by 3GPP CT3#124e (i.e. electronic meeting)</w:t>
      </w:r>
      <w:r w:rsidR="0093416A">
        <w:rPr>
          <w:rFonts w:eastAsiaTheme="minorEastAsia"/>
          <w:lang w:val="en-US"/>
        </w:rPr>
        <w:t xml:space="preserve">. The link will be updated accordingly. </w:t>
      </w:r>
    </w:p>
    <w:p w14:paraId="09C8B4B9" w14:textId="77777777" w:rsidR="001248AD" w:rsidRDefault="001248AD">
      <w:pPr>
        <w:rPr>
          <w:rFonts w:ascii="Arial" w:hAnsi="Arial" w:cs="Arial"/>
        </w:rPr>
      </w:pPr>
    </w:p>
    <w:sectPr w:rsidR="001248A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EA25" w14:textId="77777777" w:rsidR="00B32F84" w:rsidRDefault="00B32F84">
      <w:r>
        <w:separator/>
      </w:r>
    </w:p>
    <w:p w14:paraId="157351DB" w14:textId="77777777" w:rsidR="00B32F84" w:rsidRDefault="00B32F84"/>
  </w:endnote>
  <w:endnote w:type="continuationSeparator" w:id="0">
    <w:p w14:paraId="24BE7FAD" w14:textId="77777777" w:rsidR="00B32F84" w:rsidRDefault="00B32F84">
      <w:r>
        <w:continuationSeparator/>
      </w:r>
    </w:p>
    <w:p w14:paraId="3B34E604" w14:textId="77777777" w:rsidR="00B32F84" w:rsidRDefault="00B32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69D2" w14:textId="77777777" w:rsidR="00B32F84" w:rsidRDefault="00B32F84">
      <w:r>
        <w:separator/>
      </w:r>
    </w:p>
    <w:p w14:paraId="504E7A93" w14:textId="77777777" w:rsidR="00B32F84" w:rsidRDefault="00B32F84"/>
  </w:footnote>
  <w:footnote w:type="continuationSeparator" w:id="0">
    <w:p w14:paraId="28A979C2" w14:textId="77777777" w:rsidR="00B32F84" w:rsidRDefault="00B32F84">
      <w:r>
        <w:continuationSeparator/>
      </w:r>
    </w:p>
    <w:p w14:paraId="08B0C0A7" w14:textId="77777777" w:rsidR="00B32F84" w:rsidRDefault="00B32F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612D0"/>
    <w:rsid w:val="000A4C70"/>
    <w:rsid w:val="000E6B33"/>
    <w:rsid w:val="001057D9"/>
    <w:rsid w:val="001248AD"/>
    <w:rsid w:val="00130686"/>
    <w:rsid w:val="00150F9E"/>
    <w:rsid w:val="001A0FB0"/>
    <w:rsid w:val="001A3837"/>
    <w:rsid w:val="001F6B5F"/>
    <w:rsid w:val="0021015F"/>
    <w:rsid w:val="0023669F"/>
    <w:rsid w:val="003F15AF"/>
    <w:rsid w:val="004B4D34"/>
    <w:rsid w:val="0052330F"/>
    <w:rsid w:val="00532857"/>
    <w:rsid w:val="005404B4"/>
    <w:rsid w:val="005D52BE"/>
    <w:rsid w:val="0062377E"/>
    <w:rsid w:val="006455AB"/>
    <w:rsid w:val="00687EBC"/>
    <w:rsid w:val="00716799"/>
    <w:rsid w:val="00732318"/>
    <w:rsid w:val="007333E5"/>
    <w:rsid w:val="007A4594"/>
    <w:rsid w:val="007D3A4F"/>
    <w:rsid w:val="007E0ECD"/>
    <w:rsid w:val="00812AAE"/>
    <w:rsid w:val="0081569F"/>
    <w:rsid w:val="00886E5F"/>
    <w:rsid w:val="0093416A"/>
    <w:rsid w:val="00942B0E"/>
    <w:rsid w:val="00964864"/>
    <w:rsid w:val="00992622"/>
    <w:rsid w:val="009B66F0"/>
    <w:rsid w:val="00A51EE1"/>
    <w:rsid w:val="00A84345"/>
    <w:rsid w:val="00B32F84"/>
    <w:rsid w:val="00B60D57"/>
    <w:rsid w:val="00C0041E"/>
    <w:rsid w:val="00C10F82"/>
    <w:rsid w:val="00C13006"/>
    <w:rsid w:val="00C55A4D"/>
    <w:rsid w:val="00C92388"/>
    <w:rsid w:val="00CE4422"/>
    <w:rsid w:val="00E12218"/>
    <w:rsid w:val="00E30CBB"/>
    <w:rsid w:val="00EB7529"/>
    <w:rsid w:val="00F00B0F"/>
    <w:rsid w:val="00F538C1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130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40</cp:revision>
  <cp:lastPrinted>2003-09-26T09:29:00Z</cp:lastPrinted>
  <dcterms:created xsi:type="dcterms:W3CDTF">2022-03-22T09:26:00Z</dcterms:created>
  <dcterms:modified xsi:type="dcterms:W3CDTF">2022-03-22T09:41:00Z</dcterms:modified>
</cp:coreProperties>
</file>